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71B4" w14:textId="77777777" w:rsidR="00741106" w:rsidRPr="00EB12B2" w:rsidRDefault="00741106" w:rsidP="00B73AB6">
      <w:pPr>
        <w:jc w:val="right"/>
        <w:rPr>
          <w:rFonts w:ascii="Arial" w:hAnsi="Arial"/>
          <w:sz w:val="22"/>
          <w:szCs w:val="22"/>
        </w:rPr>
      </w:pPr>
      <w:r w:rsidRPr="00EB12B2">
        <w:rPr>
          <w:rFonts w:ascii="Arial" w:hAnsi="Arial"/>
          <w:sz w:val="22"/>
          <w:szCs w:val="22"/>
        </w:rPr>
        <w:t xml:space="preserve">..............................., </w:t>
      </w:r>
      <w:r w:rsidR="00EF55AE" w:rsidRPr="00EB12B2">
        <w:rPr>
          <w:rFonts w:ascii="Arial" w:hAnsi="Arial"/>
          <w:sz w:val="22"/>
          <w:szCs w:val="22"/>
        </w:rPr>
        <w:t xml:space="preserve">dnia _ _. _ _. _ _ _ _ </w:t>
      </w:r>
      <w:r w:rsidRPr="00EB12B2">
        <w:rPr>
          <w:rFonts w:ascii="Arial" w:hAnsi="Arial"/>
          <w:sz w:val="22"/>
          <w:szCs w:val="22"/>
        </w:rPr>
        <w:t>r.</w:t>
      </w:r>
    </w:p>
    <w:p w14:paraId="18EF2D9A" w14:textId="77777777" w:rsidR="001B73AE" w:rsidRDefault="001B73AE" w:rsidP="00C51552">
      <w:pPr>
        <w:rPr>
          <w:rFonts w:ascii="Arial" w:hAnsi="Arial"/>
          <w:snapToGrid w:val="0"/>
          <w:sz w:val="22"/>
          <w:szCs w:val="22"/>
        </w:rPr>
      </w:pPr>
    </w:p>
    <w:p w14:paraId="039DCA68" w14:textId="77777777" w:rsidR="001B73AE" w:rsidRDefault="001B73AE" w:rsidP="00C51552">
      <w:pPr>
        <w:rPr>
          <w:rFonts w:ascii="Arial" w:hAnsi="Arial"/>
          <w:snapToGrid w:val="0"/>
          <w:sz w:val="22"/>
          <w:szCs w:val="22"/>
        </w:rPr>
      </w:pPr>
    </w:p>
    <w:p w14:paraId="2FF9C3EC" w14:textId="2AB52D76" w:rsidR="00741106" w:rsidRPr="00AE7ED7" w:rsidRDefault="00741106" w:rsidP="00C51552">
      <w:pPr>
        <w:rPr>
          <w:rFonts w:ascii="Arial" w:hAnsi="Arial" w:cs="Arial"/>
          <w:sz w:val="22"/>
        </w:rPr>
      </w:pPr>
      <w:r w:rsidRPr="00EB12B2">
        <w:rPr>
          <w:rFonts w:ascii="Arial" w:hAnsi="Arial"/>
          <w:sz w:val="22"/>
          <w:szCs w:val="22"/>
        </w:rPr>
        <w:t>Nr rej.:</w:t>
      </w:r>
      <w:bookmarkStart w:id="0" w:name="nr_rej"/>
      <w:r w:rsidRPr="00EB12B2">
        <w:rPr>
          <w:rFonts w:ascii="Arial" w:hAnsi="Arial"/>
          <w:sz w:val="22"/>
          <w:szCs w:val="22"/>
        </w:rPr>
        <w:t xml:space="preserve"> </w:t>
      </w:r>
      <w:bookmarkEnd w:id="0"/>
      <w:r w:rsidR="00154ABA" w:rsidRPr="00EB12B2">
        <w:rPr>
          <w:rFonts w:ascii="Arial" w:hAnsi="Arial" w:cs="Arial"/>
          <w:bCs/>
          <w:sz w:val="22"/>
          <w:szCs w:val="22"/>
        </w:rPr>
        <w:t>……………………………………….</w:t>
      </w:r>
    </w:p>
    <w:p w14:paraId="1BDDF5D9" w14:textId="6FC396C1" w:rsidR="00741106" w:rsidRPr="00EB12B2" w:rsidRDefault="00741106" w:rsidP="00B73AB6">
      <w:pPr>
        <w:tabs>
          <w:tab w:val="left" w:pos="3402"/>
        </w:tabs>
        <w:jc w:val="both"/>
        <w:rPr>
          <w:rFonts w:ascii="Arial" w:hAnsi="Arial"/>
          <w:sz w:val="22"/>
          <w:szCs w:val="22"/>
        </w:rPr>
      </w:pPr>
      <w:r w:rsidRPr="00EB12B2">
        <w:rPr>
          <w:rFonts w:ascii="Arial" w:hAnsi="Arial"/>
          <w:sz w:val="22"/>
          <w:szCs w:val="22"/>
        </w:rPr>
        <w:t>Dotyczy nakazu / decyzji</w:t>
      </w:r>
      <w:r w:rsidRPr="00EB12B2">
        <w:rPr>
          <w:rFonts w:ascii="Arial" w:hAnsi="Arial"/>
          <w:sz w:val="22"/>
          <w:szCs w:val="22"/>
          <w:vertAlign w:val="superscript"/>
        </w:rPr>
        <w:t>(*)</w:t>
      </w:r>
      <w:r w:rsidRPr="00EB12B2">
        <w:rPr>
          <w:rFonts w:ascii="Arial" w:hAnsi="Arial"/>
          <w:sz w:val="22"/>
          <w:szCs w:val="22"/>
        </w:rPr>
        <w:t xml:space="preserve"> nr rej.: ………………</w:t>
      </w:r>
    </w:p>
    <w:p w14:paraId="2D2D59C1" w14:textId="77777777" w:rsidR="00B73AB6" w:rsidRPr="00EB12B2" w:rsidRDefault="00B73AB6" w:rsidP="00B73AB6">
      <w:pPr>
        <w:tabs>
          <w:tab w:val="left" w:pos="3402"/>
        </w:tabs>
        <w:jc w:val="both"/>
        <w:rPr>
          <w:rFonts w:ascii="Arial" w:hAnsi="Arial"/>
          <w:sz w:val="22"/>
          <w:szCs w:val="22"/>
        </w:rPr>
      </w:pPr>
    </w:p>
    <w:p w14:paraId="3FD90560" w14:textId="77777777" w:rsidR="00741106" w:rsidRPr="00EB12B2" w:rsidRDefault="00741106" w:rsidP="00B73AB6">
      <w:pPr>
        <w:jc w:val="right"/>
        <w:rPr>
          <w:rFonts w:ascii="Arial" w:hAnsi="Arial"/>
          <w:sz w:val="22"/>
          <w:szCs w:val="22"/>
        </w:rPr>
      </w:pPr>
      <w:r w:rsidRPr="00EB12B2">
        <w:rPr>
          <w:rFonts w:ascii="Arial" w:hAnsi="Arial"/>
          <w:sz w:val="22"/>
          <w:szCs w:val="22"/>
        </w:rPr>
        <w:t>......................................................................</w:t>
      </w:r>
    </w:p>
    <w:p w14:paraId="03AFF990" w14:textId="77777777" w:rsidR="00741106" w:rsidRPr="00EB12B2" w:rsidRDefault="00741106" w:rsidP="00B73AB6">
      <w:pPr>
        <w:jc w:val="right"/>
        <w:rPr>
          <w:rFonts w:ascii="Arial" w:hAnsi="Arial"/>
          <w:sz w:val="22"/>
          <w:szCs w:val="22"/>
        </w:rPr>
      </w:pPr>
      <w:r w:rsidRPr="00EB12B2">
        <w:rPr>
          <w:rFonts w:ascii="Arial" w:hAnsi="Arial"/>
          <w:sz w:val="22"/>
          <w:szCs w:val="22"/>
        </w:rPr>
        <w:t>......................................................................</w:t>
      </w:r>
    </w:p>
    <w:p w14:paraId="1105B9F2" w14:textId="77777777" w:rsidR="00741106" w:rsidRPr="00EB12B2" w:rsidRDefault="00741106" w:rsidP="00B73AB6">
      <w:pPr>
        <w:jc w:val="right"/>
        <w:rPr>
          <w:rFonts w:ascii="Arial" w:hAnsi="Arial"/>
          <w:sz w:val="22"/>
          <w:szCs w:val="22"/>
        </w:rPr>
      </w:pPr>
      <w:r w:rsidRPr="00EB12B2">
        <w:rPr>
          <w:rFonts w:ascii="Arial" w:hAnsi="Arial"/>
          <w:sz w:val="22"/>
          <w:szCs w:val="22"/>
        </w:rPr>
        <w:t>......................................................................</w:t>
      </w:r>
    </w:p>
    <w:p w14:paraId="5DF931A1" w14:textId="77777777" w:rsidR="00553909" w:rsidRPr="00EB12B2" w:rsidRDefault="00553909" w:rsidP="00B73AB6"/>
    <w:p w14:paraId="3BF1D3D7" w14:textId="77777777" w:rsidR="00741106" w:rsidRPr="00EB12B2" w:rsidRDefault="00741106" w:rsidP="00B73AB6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  <w:r w:rsidRPr="00EB12B2">
        <w:rPr>
          <w:rFonts w:ascii="Arial" w:hAnsi="Arial"/>
          <w:spacing w:val="100"/>
          <w:sz w:val="22"/>
          <w:szCs w:val="22"/>
        </w:rPr>
        <w:t>DECYZJA</w:t>
      </w:r>
    </w:p>
    <w:p w14:paraId="4758BD97" w14:textId="77777777" w:rsidR="00741106" w:rsidRPr="00EB12B2" w:rsidRDefault="00741106" w:rsidP="00B73AB6">
      <w:pPr>
        <w:rPr>
          <w:rFonts w:ascii="Arial" w:hAnsi="Arial"/>
          <w:sz w:val="22"/>
          <w:szCs w:val="22"/>
        </w:rPr>
      </w:pPr>
    </w:p>
    <w:p w14:paraId="326E2592" w14:textId="5147EF37" w:rsidR="00741106" w:rsidRDefault="00741106" w:rsidP="00B73AB6">
      <w:pPr>
        <w:pStyle w:val="Tekstpodstawowy3"/>
        <w:spacing w:line="240" w:lineRule="auto"/>
        <w:rPr>
          <w:sz w:val="22"/>
          <w:szCs w:val="22"/>
        </w:rPr>
      </w:pPr>
      <w:r w:rsidRPr="00EB12B2">
        <w:rPr>
          <w:sz w:val="22"/>
          <w:szCs w:val="22"/>
        </w:rPr>
        <w:t xml:space="preserve">Na </w:t>
      </w:r>
      <w:r w:rsidR="002A70D6" w:rsidRPr="00EB12B2">
        <w:rPr>
          <w:sz w:val="22"/>
          <w:szCs w:val="22"/>
        </w:rPr>
        <w:t>podstawie art. 138 § 1</w:t>
      </w:r>
      <w:r w:rsidRPr="00EB12B2">
        <w:rPr>
          <w:sz w:val="22"/>
          <w:szCs w:val="22"/>
        </w:rPr>
        <w:t xml:space="preserve"> pkt </w:t>
      </w:r>
      <w:r w:rsidR="00B20177" w:rsidRPr="00EB12B2">
        <w:rPr>
          <w:sz w:val="22"/>
          <w:szCs w:val="22"/>
        </w:rPr>
        <w:t>1/2/3</w:t>
      </w:r>
      <w:r w:rsidR="00AF22EB" w:rsidRPr="00EB12B2">
        <w:rPr>
          <w:sz w:val="22"/>
          <w:szCs w:val="22"/>
          <w:vertAlign w:val="superscript"/>
        </w:rPr>
        <w:t>(*</w:t>
      </w:r>
      <w:r w:rsidR="00FA4741" w:rsidRPr="00EB12B2">
        <w:rPr>
          <w:sz w:val="22"/>
          <w:szCs w:val="22"/>
          <w:vertAlign w:val="superscript"/>
        </w:rPr>
        <w:t xml:space="preserve">) </w:t>
      </w:r>
      <w:r w:rsidRPr="00EB12B2">
        <w:rPr>
          <w:sz w:val="22"/>
          <w:szCs w:val="22"/>
        </w:rPr>
        <w:t xml:space="preserve"> Kodeksu postępowania administracyjnego i art.</w:t>
      </w:r>
      <w:r w:rsidRPr="00EB12B2">
        <w:t> </w:t>
      </w:r>
      <w:r w:rsidRPr="00EB12B2">
        <w:rPr>
          <w:sz w:val="22"/>
          <w:szCs w:val="22"/>
        </w:rPr>
        <w:t>19 ust.</w:t>
      </w:r>
      <w:r w:rsidR="00F02062" w:rsidRPr="00EB12B2">
        <w:rPr>
          <w:sz w:val="22"/>
          <w:szCs w:val="22"/>
        </w:rPr>
        <w:t> </w:t>
      </w:r>
      <w:r w:rsidRPr="00EB12B2">
        <w:rPr>
          <w:sz w:val="22"/>
          <w:szCs w:val="22"/>
        </w:rPr>
        <w:t>1 pkt 5 ustawy z dnia 13 kwietnia 2007 r. o Państwowe</w:t>
      </w:r>
      <w:r w:rsidR="009105E0" w:rsidRPr="00EB12B2">
        <w:rPr>
          <w:sz w:val="22"/>
          <w:szCs w:val="22"/>
        </w:rPr>
        <w:t xml:space="preserve">j Inspekcji Pracy </w:t>
      </w:r>
      <w:r w:rsidR="00001487" w:rsidRPr="00EB12B2">
        <w:rPr>
          <w:sz w:val="22"/>
          <w:szCs w:val="22"/>
        </w:rPr>
        <w:t>(</w:t>
      </w:r>
      <w:r w:rsidR="00996954" w:rsidRPr="00402672">
        <w:rPr>
          <w:rFonts w:cs="Arial"/>
          <w:sz w:val="22"/>
          <w:szCs w:val="22"/>
        </w:rPr>
        <w:t xml:space="preserve">Dz. U. </w:t>
      </w:r>
      <w:r w:rsidR="00996954">
        <w:rPr>
          <w:sz w:val="22"/>
          <w:szCs w:val="22"/>
        </w:rPr>
        <w:t xml:space="preserve">z </w:t>
      </w:r>
      <w:r w:rsidR="00996954" w:rsidRPr="00402672">
        <w:rPr>
          <w:sz w:val="22"/>
          <w:szCs w:val="22"/>
        </w:rPr>
        <w:t>2</w:t>
      </w:r>
      <w:r w:rsidR="00996954">
        <w:rPr>
          <w:sz w:val="22"/>
          <w:szCs w:val="22"/>
        </w:rPr>
        <w:t>02</w:t>
      </w:r>
      <w:r w:rsidR="001B73AE">
        <w:rPr>
          <w:sz w:val="22"/>
          <w:szCs w:val="22"/>
        </w:rPr>
        <w:t>4</w:t>
      </w:r>
      <w:r w:rsidR="00996954" w:rsidRPr="00402672">
        <w:rPr>
          <w:sz w:val="22"/>
          <w:szCs w:val="22"/>
        </w:rPr>
        <w:t xml:space="preserve"> r. poz. </w:t>
      </w:r>
      <w:r w:rsidR="001D3765">
        <w:rPr>
          <w:sz w:val="22"/>
          <w:szCs w:val="22"/>
        </w:rPr>
        <w:t>1712</w:t>
      </w:r>
      <w:r w:rsidR="00996954">
        <w:rPr>
          <w:sz w:val="22"/>
          <w:szCs w:val="22"/>
        </w:rPr>
        <w:t>,</w:t>
      </w:r>
      <w:r w:rsidR="00996954" w:rsidRPr="00B5233D">
        <w:rPr>
          <w:sz w:val="22"/>
          <w:szCs w:val="22"/>
        </w:rPr>
        <w:t xml:space="preserve"> </w:t>
      </w:r>
      <w:r w:rsidR="00AE7ED7">
        <w:rPr>
          <w:sz w:val="22"/>
          <w:szCs w:val="22"/>
        </w:rPr>
        <w:br/>
      </w:r>
      <w:r w:rsidR="00996954">
        <w:rPr>
          <w:sz w:val="22"/>
          <w:szCs w:val="22"/>
        </w:rPr>
        <w:t>z późn. zm.</w:t>
      </w:r>
      <w:r w:rsidR="00001487" w:rsidRPr="00EB12B2">
        <w:rPr>
          <w:sz w:val="22"/>
          <w:szCs w:val="22"/>
        </w:rPr>
        <w:t>)</w:t>
      </w:r>
      <w:r w:rsidR="00446DBA" w:rsidRPr="00EB12B2">
        <w:rPr>
          <w:sz w:val="22"/>
          <w:szCs w:val="22"/>
        </w:rPr>
        <w:t xml:space="preserve"> </w:t>
      </w:r>
      <w:r w:rsidRPr="00EB12B2">
        <w:rPr>
          <w:sz w:val="22"/>
          <w:szCs w:val="22"/>
        </w:rPr>
        <w:t xml:space="preserve">po rozpatrzeniu odwołania z </w:t>
      </w:r>
      <w:r w:rsidR="00EF55AE" w:rsidRPr="00EB12B2">
        <w:rPr>
          <w:sz w:val="22"/>
          <w:szCs w:val="22"/>
        </w:rPr>
        <w:t xml:space="preserve">dnia _ _. _ _. _ _ _ _ </w:t>
      </w:r>
      <w:r w:rsidRPr="00EB12B2">
        <w:rPr>
          <w:sz w:val="22"/>
          <w:szCs w:val="22"/>
        </w:rPr>
        <w:t>r. znak: …</w:t>
      </w:r>
      <w:r w:rsidR="00B73AB6" w:rsidRPr="00EB12B2">
        <w:rPr>
          <w:sz w:val="22"/>
          <w:szCs w:val="22"/>
        </w:rPr>
        <w:t>…………………………</w:t>
      </w:r>
      <w:r w:rsidR="00553909" w:rsidRPr="00EB12B2">
        <w:rPr>
          <w:sz w:val="22"/>
          <w:szCs w:val="22"/>
        </w:rPr>
        <w:t>.</w:t>
      </w:r>
      <w:r w:rsidR="00B73AB6" w:rsidRPr="00EB12B2">
        <w:rPr>
          <w:sz w:val="22"/>
          <w:szCs w:val="22"/>
        </w:rPr>
        <w:t xml:space="preserve"> od nakazu</w:t>
      </w:r>
      <w:r w:rsidRPr="00EB12B2">
        <w:rPr>
          <w:sz w:val="22"/>
          <w:szCs w:val="22"/>
        </w:rPr>
        <w:t>/decyzji</w:t>
      </w:r>
      <w:r w:rsidRPr="00EB12B2">
        <w:rPr>
          <w:sz w:val="22"/>
          <w:szCs w:val="22"/>
          <w:vertAlign w:val="superscript"/>
        </w:rPr>
        <w:t xml:space="preserve">(*) </w:t>
      </w:r>
      <w:r w:rsidRPr="00EB12B2">
        <w:rPr>
          <w:sz w:val="22"/>
          <w:szCs w:val="22"/>
        </w:rPr>
        <w:t xml:space="preserve">z </w:t>
      </w:r>
      <w:r w:rsidR="00EF55AE" w:rsidRPr="00EB12B2">
        <w:rPr>
          <w:sz w:val="22"/>
          <w:szCs w:val="22"/>
        </w:rPr>
        <w:t xml:space="preserve">dnia _ _. _ _. _ _ _ _ </w:t>
      </w:r>
      <w:r w:rsidRPr="00EB12B2">
        <w:rPr>
          <w:sz w:val="22"/>
          <w:szCs w:val="22"/>
        </w:rPr>
        <w:t xml:space="preserve">r. nr </w:t>
      </w:r>
      <w:r w:rsidR="00EF55AE" w:rsidRPr="00EB12B2">
        <w:rPr>
          <w:sz w:val="22"/>
          <w:szCs w:val="22"/>
        </w:rPr>
        <w:t>rej.: ……………………………………</w:t>
      </w:r>
      <w:r w:rsidR="00253049" w:rsidRPr="00EB12B2">
        <w:rPr>
          <w:sz w:val="22"/>
          <w:szCs w:val="22"/>
        </w:rPr>
        <w:t xml:space="preserve"> </w:t>
      </w:r>
      <w:r w:rsidRPr="00EB12B2">
        <w:rPr>
          <w:sz w:val="22"/>
          <w:szCs w:val="22"/>
        </w:rPr>
        <w:t>w sprawie …........................................................................................................</w:t>
      </w:r>
      <w:r w:rsidR="00B73AB6" w:rsidRPr="00EB12B2">
        <w:rPr>
          <w:sz w:val="22"/>
          <w:szCs w:val="22"/>
        </w:rPr>
        <w:t>...............................</w:t>
      </w:r>
      <w:r w:rsidRPr="00EB12B2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B73AB6" w:rsidRPr="00EB12B2">
        <w:rPr>
          <w:sz w:val="22"/>
          <w:szCs w:val="22"/>
        </w:rPr>
        <w:t>....................</w:t>
      </w:r>
    </w:p>
    <w:p w14:paraId="46A4121A" w14:textId="77777777" w:rsidR="00741106" w:rsidRPr="00EB12B2" w:rsidRDefault="00741106" w:rsidP="00B73AB6">
      <w:pPr>
        <w:jc w:val="center"/>
        <w:rPr>
          <w:rFonts w:ascii="Arial" w:hAnsi="Arial"/>
          <w:b/>
          <w:spacing w:val="60"/>
          <w:sz w:val="22"/>
          <w:szCs w:val="22"/>
        </w:rPr>
      </w:pPr>
    </w:p>
    <w:p w14:paraId="1F5754E7" w14:textId="77777777" w:rsidR="00741106" w:rsidRPr="00EB12B2" w:rsidRDefault="00741106" w:rsidP="008B05F3">
      <w:pPr>
        <w:jc w:val="center"/>
        <w:rPr>
          <w:rFonts w:ascii="Arial" w:hAnsi="Arial"/>
          <w:b/>
          <w:spacing w:val="60"/>
          <w:sz w:val="22"/>
          <w:szCs w:val="22"/>
        </w:rPr>
      </w:pPr>
      <w:r w:rsidRPr="00EB12B2">
        <w:rPr>
          <w:rFonts w:ascii="Arial" w:hAnsi="Arial"/>
          <w:b/>
          <w:spacing w:val="60"/>
          <w:sz w:val="22"/>
          <w:szCs w:val="22"/>
        </w:rPr>
        <w:t>postanawiam</w:t>
      </w:r>
    </w:p>
    <w:p w14:paraId="7460D325" w14:textId="77777777" w:rsidR="00741106" w:rsidRPr="00EB12B2" w:rsidRDefault="00741106" w:rsidP="008B05F3">
      <w:pPr>
        <w:jc w:val="center"/>
        <w:rPr>
          <w:rFonts w:ascii="Arial" w:hAnsi="Arial"/>
          <w:sz w:val="22"/>
          <w:szCs w:val="22"/>
        </w:rPr>
      </w:pPr>
    </w:p>
    <w:p w14:paraId="4191193E" w14:textId="77777777" w:rsidR="009105E0" w:rsidRPr="00EB12B2" w:rsidRDefault="00446F33" w:rsidP="008B37DE">
      <w:pPr>
        <w:tabs>
          <w:tab w:val="left" w:pos="284"/>
        </w:tabs>
        <w:jc w:val="both"/>
        <w:rPr>
          <w:rFonts w:ascii="Arial" w:hAnsi="Arial"/>
          <w:b/>
          <w:sz w:val="22"/>
          <w:szCs w:val="22"/>
        </w:rPr>
      </w:pPr>
      <w:r w:rsidRPr="00EB12B2">
        <w:rPr>
          <w:rFonts w:ascii="Arial" w:hAnsi="Arial"/>
          <w:b/>
          <w:sz w:val="22"/>
          <w:szCs w:val="22"/>
        </w:rPr>
        <w:t xml:space="preserve">- </w:t>
      </w:r>
      <w:r w:rsidR="00B20177" w:rsidRPr="00EB12B2">
        <w:rPr>
          <w:rFonts w:ascii="Arial" w:hAnsi="Arial"/>
          <w:b/>
          <w:sz w:val="22"/>
          <w:szCs w:val="22"/>
        </w:rPr>
        <w:tab/>
      </w:r>
      <w:r w:rsidR="00EC33C8" w:rsidRPr="00EB12B2">
        <w:rPr>
          <w:rFonts w:ascii="Arial" w:hAnsi="Arial"/>
          <w:b/>
          <w:sz w:val="22"/>
          <w:szCs w:val="22"/>
          <w:vertAlign w:val="superscript"/>
        </w:rPr>
        <w:t>(*)</w:t>
      </w:r>
      <w:r w:rsidR="00741106" w:rsidRPr="00EB12B2">
        <w:rPr>
          <w:rFonts w:ascii="Arial" w:hAnsi="Arial"/>
          <w:b/>
          <w:sz w:val="22"/>
          <w:szCs w:val="22"/>
        </w:rPr>
        <w:t>utrzymać w mocy zaskarżony(ą) nakaz/decyzję</w:t>
      </w:r>
      <w:r w:rsidR="00741106" w:rsidRPr="00EB12B2">
        <w:rPr>
          <w:rFonts w:ascii="Arial" w:hAnsi="Arial"/>
          <w:b/>
          <w:sz w:val="22"/>
          <w:szCs w:val="22"/>
          <w:vertAlign w:val="superscript"/>
        </w:rPr>
        <w:t>(*)</w:t>
      </w:r>
      <w:r w:rsidR="00941992" w:rsidRPr="00EB12B2">
        <w:rPr>
          <w:rFonts w:ascii="Arial" w:hAnsi="Arial"/>
          <w:b/>
          <w:sz w:val="22"/>
          <w:szCs w:val="22"/>
        </w:rPr>
        <w:t>.</w:t>
      </w:r>
    </w:p>
    <w:p w14:paraId="76824174" w14:textId="785CFA49" w:rsidR="00941992" w:rsidRPr="00EB12B2" w:rsidRDefault="005458C8" w:rsidP="005458C8">
      <w:pPr>
        <w:tabs>
          <w:tab w:val="left" w:pos="2700"/>
        </w:tabs>
        <w:jc w:val="both"/>
        <w:rPr>
          <w:rFonts w:ascii="Arial" w:hAnsi="Arial"/>
          <w:b/>
          <w:sz w:val="22"/>
          <w:szCs w:val="22"/>
          <w:vertAlign w:val="superscript"/>
        </w:rPr>
      </w:pPr>
      <w:r w:rsidRPr="00EB12B2">
        <w:rPr>
          <w:rFonts w:ascii="Arial" w:hAnsi="Arial"/>
          <w:b/>
          <w:sz w:val="22"/>
          <w:szCs w:val="22"/>
          <w:vertAlign w:val="superscript"/>
        </w:rPr>
        <w:tab/>
      </w:r>
    </w:p>
    <w:p w14:paraId="7E15E87D" w14:textId="77777777" w:rsidR="00741106" w:rsidRPr="00EB12B2" w:rsidRDefault="00446F33" w:rsidP="008B37DE">
      <w:pPr>
        <w:tabs>
          <w:tab w:val="left" w:pos="284"/>
        </w:tabs>
        <w:ind w:left="142" w:hanging="142"/>
        <w:jc w:val="both"/>
        <w:rPr>
          <w:rFonts w:ascii="Arial" w:hAnsi="Arial"/>
          <w:b/>
          <w:sz w:val="22"/>
          <w:szCs w:val="22"/>
        </w:rPr>
      </w:pPr>
      <w:r w:rsidRPr="00EB12B2">
        <w:rPr>
          <w:rFonts w:ascii="Arial" w:hAnsi="Arial"/>
          <w:b/>
          <w:sz w:val="22"/>
          <w:szCs w:val="22"/>
        </w:rPr>
        <w:t xml:space="preserve">- </w:t>
      </w:r>
      <w:r w:rsidR="00B20177" w:rsidRPr="00EB12B2">
        <w:rPr>
          <w:rFonts w:ascii="Arial" w:hAnsi="Arial"/>
          <w:b/>
          <w:sz w:val="22"/>
          <w:szCs w:val="22"/>
        </w:rPr>
        <w:tab/>
      </w:r>
      <w:r w:rsidR="00B20177" w:rsidRPr="00EB12B2">
        <w:rPr>
          <w:rFonts w:ascii="Arial" w:hAnsi="Arial"/>
          <w:b/>
          <w:sz w:val="22"/>
          <w:szCs w:val="22"/>
        </w:rPr>
        <w:tab/>
      </w:r>
      <w:r w:rsidR="00EC33C8" w:rsidRPr="00EB12B2">
        <w:rPr>
          <w:rFonts w:ascii="Arial" w:hAnsi="Arial"/>
          <w:b/>
          <w:sz w:val="22"/>
          <w:szCs w:val="22"/>
          <w:vertAlign w:val="superscript"/>
        </w:rPr>
        <w:t xml:space="preserve">(*) </w:t>
      </w:r>
      <w:r w:rsidR="00B73AB6" w:rsidRPr="00EB12B2">
        <w:rPr>
          <w:rFonts w:ascii="Arial" w:hAnsi="Arial"/>
          <w:b/>
          <w:sz w:val="22"/>
          <w:szCs w:val="22"/>
        </w:rPr>
        <w:t>uchylić zaskarżony(ą) nakaz</w:t>
      </w:r>
      <w:r w:rsidR="00741106" w:rsidRPr="00EB12B2">
        <w:rPr>
          <w:rFonts w:ascii="Arial" w:hAnsi="Arial"/>
          <w:b/>
          <w:sz w:val="22"/>
          <w:szCs w:val="22"/>
        </w:rPr>
        <w:t>/decyzję</w:t>
      </w:r>
      <w:r w:rsidR="00741106" w:rsidRPr="00EB12B2">
        <w:rPr>
          <w:rFonts w:ascii="Arial" w:hAnsi="Arial"/>
          <w:b/>
          <w:sz w:val="22"/>
          <w:szCs w:val="22"/>
          <w:vertAlign w:val="superscript"/>
        </w:rPr>
        <w:t>(*)</w:t>
      </w:r>
      <w:r w:rsidR="00741106" w:rsidRPr="00EB12B2">
        <w:rPr>
          <w:rFonts w:ascii="Arial" w:hAnsi="Arial"/>
          <w:b/>
          <w:sz w:val="22"/>
          <w:szCs w:val="22"/>
        </w:rPr>
        <w:t xml:space="preserve"> w całości/w części</w:t>
      </w:r>
      <w:r w:rsidR="00EC33C8" w:rsidRPr="00EB12B2">
        <w:rPr>
          <w:rFonts w:ascii="Arial" w:hAnsi="Arial"/>
          <w:b/>
          <w:sz w:val="22"/>
          <w:szCs w:val="22"/>
          <w:vertAlign w:val="superscript"/>
        </w:rPr>
        <w:t>(*)</w:t>
      </w:r>
      <w:r w:rsidR="00741106" w:rsidRPr="00EB12B2">
        <w:rPr>
          <w:rFonts w:ascii="Arial" w:hAnsi="Arial"/>
          <w:b/>
          <w:sz w:val="22"/>
          <w:szCs w:val="22"/>
        </w:rPr>
        <w:t xml:space="preserve"> dotyczącej</w:t>
      </w:r>
      <w:r w:rsidR="00EC33C8" w:rsidRPr="00EB12B2">
        <w:rPr>
          <w:rFonts w:ascii="Arial" w:hAnsi="Arial"/>
          <w:b/>
          <w:sz w:val="22"/>
          <w:szCs w:val="22"/>
          <w:vertAlign w:val="superscript"/>
        </w:rPr>
        <w:t xml:space="preserve"> </w:t>
      </w:r>
      <w:r w:rsidR="00EC33C8" w:rsidRPr="00EB12B2">
        <w:rPr>
          <w:rFonts w:ascii="Arial" w:hAnsi="Arial"/>
          <w:b/>
          <w:sz w:val="22"/>
          <w:szCs w:val="22"/>
        </w:rPr>
        <w:t>……………………</w:t>
      </w:r>
      <w:r w:rsidR="00941992" w:rsidRPr="00EB12B2">
        <w:rPr>
          <w:rFonts w:ascii="Arial" w:hAnsi="Arial"/>
          <w:b/>
          <w:sz w:val="22"/>
          <w:szCs w:val="22"/>
        </w:rPr>
        <w:t>.</w:t>
      </w:r>
    </w:p>
    <w:p w14:paraId="2984EC3D" w14:textId="77777777" w:rsidR="00B73AB6" w:rsidRPr="00EB12B2" w:rsidRDefault="00B20177" w:rsidP="008B37DE">
      <w:pPr>
        <w:ind w:left="142" w:firstLine="142"/>
        <w:jc w:val="both"/>
        <w:rPr>
          <w:rFonts w:ascii="Arial" w:hAnsi="Arial"/>
          <w:b/>
          <w:sz w:val="22"/>
          <w:szCs w:val="22"/>
        </w:rPr>
      </w:pPr>
      <w:r w:rsidRPr="00EB12B2">
        <w:rPr>
          <w:rFonts w:ascii="Arial" w:hAnsi="Arial"/>
          <w:b/>
          <w:sz w:val="22"/>
          <w:szCs w:val="22"/>
        </w:rPr>
        <w:t>……………………………………………………</w:t>
      </w:r>
      <w:r w:rsidR="008B37DE" w:rsidRPr="00EB12B2">
        <w:rPr>
          <w:rFonts w:ascii="Arial" w:hAnsi="Arial"/>
          <w:b/>
          <w:sz w:val="22"/>
          <w:szCs w:val="22"/>
        </w:rPr>
        <w:t>………………………………………………...</w:t>
      </w:r>
      <w:r w:rsidR="00B73AB6" w:rsidRPr="00EB12B2">
        <w:rPr>
          <w:rFonts w:ascii="Arial" w:hAnsi="Arial"/>
          <w:b/>
          <w:sz w:val="22"/>
          <w:szCs w:val="22"/>
        </w:rPr>
        <w:t>………..</w:t>
      </w:r>
    </w:p>
    <w:p w14:paraId="6B679821" w14:textId="77777777" w:rsidR="00741106" w:rsidRPr="00EB12B2" w:rsidRDefault="009105E0" w:rsidP="008B37DE">
      <w:pPr>
        <w:pStyle w:val="Tekstpodstawowy3"/>
        <w:spacing w:line="240" w:lineRule="auto"/>
        <w:ind w:left="142" w:firstLine="142"/>
        <w:rPr>
          <w:b/>
          <w:sz w:val="16"/>
          <w:szCs w:val="16"/>
        </w:rPr>
      </w:pPr>
      <w:r w:rsidRPr="00EB12B2">
        <w:rPr>
          <w:b/>
          <w:sz w:val="22"/>
          <w:szCs w:val="22"/>
        </w:rPr>
        <w:t>i w tym zakresie orze</w:t>
      </w:r>
      <w:r w:rsidR="00446F33" w:rsidRPr="00EB12B2">
        <w:rPr>
          <w:b/>
          <w:sz w:val="22"/>
          <w:szCs w:val="22"/>
        </w:rPr>
        <w:t>c</w:t>
      </w:r>
      <w:r w:rsidR="00B20177" w:rsidRPr="00EB12B2">
        <w:rPr>
          <w:b/>
          <w:sz w:val="22"/>
          <w:szCs w:val="22"/>
        </w:rPr>
        <w:t xml:space="preserve"> …..………………..</w:t>
      </w:r>
      <w:r w:rsidR="00B73AB6" w:rsidRPr="00EB12B2">
        <w:rPr>
          <w:b/>
          <w:sz w:val="22"/>
          <w:szCs w:val="22"/>
        </w:rPr>
        <w:t>…………………</w:t>
      </w:r>
      <w:r w:rsidR="005E3016" w:rsidRPr="00EB12B2">
        <w:rPr>
          <w:b/>
          <w:sz w:val="22"/>
          <w:szCs w:val="22"/>
        </w:rPr>
        <w:t>...............................................</w:t>
      </w:r>
      <w:r w:rsidR="008B37DE" w:rsidRPr="00EB12B2">
        <w:rPr>
          <w:b/>
          <w:sz w:val="22"/>
          <w:szCs w:val="22"/>
        </w:rPr>
        <w:t>......</w:t>
      </w:r>
      <w:r w:rsidR="005E3016" w:rsidRPr="00EB12B2">
        <w:rPr>
          <w:b/>
          <w:sz w:val="22"/>
          <w:szCs w:val="22"/>
        </w:rPr>
        <w:t>......</w:t>
      </w:r>
    </w:p>
    <w:p w14:paraId="00441E22" w14:textId="77777777" w:rsidR="00941992" w:rsidRPr="00EB12B2" w:rsidRDefault="00941992" w:rsidP="008B37DE">
      <w:pPr>
        <w:pStyle w:val="Tekstpodstawowy3"/>
        <w:spacing w:line="240" w:lineRule="auto"/>
        <w:rPr>
          <w:b/>
          <w:sz w:val="16"/>
          <w:szCs w:val="16"/>
        </w:rPr>
      </w:pPr>
    </w:p>
    <w:p w14:paraId="5044A071" w14:textId="77777777" w:rsidR="00741106" w:rsidRPr="00EB12B2" w:rsidRDefault="00446F33" w:rsidP="008B37DE">
      <w:pPr>
        <w:tabs>
          <w:tab w:val="left" w:pos="284"/>
        </w:tabs>
        <w:ind w:left="284" w:hanging="284"/>
        <w:jc w:val="both"/>
        <w:rPr>
          <w:rFonts w:ascii="Arial" w:hAnsi="Arial"/>
          <w:b/>
          <w:sz w:val="16"/>
          <w:szCs w:val="16"/>
        </w:rPr>
      </w:pPr>
      <w:r w:rsidRPr="00EB12B2">
        <w:rPr>
          <w:rFonts w:ascii="Arial" w:hAnsi="Arial"/>
          <w:b/>
          <w:sz w:val="22"/>
          <w:szCs w:val="22"/>
        </w:rPr>
        <w:t xml:space="preserve">- </w:t>
      </w:r>
      <w:r w:rsidR="00B20177" w:rsidRPr="00EB12B2">
        <w:rPr>
          <w:rFonts w:ascii="Arial" w:hAnsi="Arial"/>
          <w:b/>
          <w:sz w:val="22"/>
          <w:szCs w:val="22"/>
        </w:rPr>
        <w:tab/>
      </w:r>
      <w:r w:rsidR="00EC33C8" w:rsidRPr="00EB12B2">
        <w:rPr>
          <w:rFonts w:ascii="Arial" w:hAnsi="Arial"/>
          <w:b/>
          <w:sz w:val="22"/>
          <w:szCs w:val="22"/>
          <w:vertAlign w:val="superscript"/>
        </w:rPr>
        <w:t xml:space="preserve">(*) </w:t>
      </w:r>
      <w:r w:rsidR="00741106" w:rsidRPr="00EB12B2">
        <w:rPr>
          <w:rFonts w:ascii="Arial" w:hAnsi="Arial"/>
          <w:b/>
          <w:sz w:val="22"/>
          <w:szCs w:val="22"/>
        </w:rPr>
        <w:t>uchylić zaskarżony(ą) nakaz/decyzję</w:t>
      </w:r>
      <w:r w:rsidR="00741106" w:rsidRPr="00EB12B2">
        <w:rPr>
          <w:rFonts w:ascii="Arial" w:hAnsi="Arial"/>
          <w:b/>
          <w:sz w:val="22"/>
          <w:szCs w:val="22"/>
          <w:vertAlign w:val="superscript"/>
        </w:rPr>
        <w:t>(*)</w:t>
      </w:r>
      <w:r w:rsidR="00741106" w:rsidRPr="00EB12B2">
        <w:rPr>
          <w:rFonts w:ascii="Arial" w:hAnsi="Arial"/>
          <w:b/>
          <w:sz w:val="22"/>
          <w:szCs w:val="22"/>
        </w:rPr>
        <w:t xml:space="preserve"> w całości</w:t>
      </w:r>
      <w:r w:rsidR="00B73AB6" w:rsidRPr="00EB12B2">
        <w:rPr>
          <w:rFonts w:ascii="Arial" w:hAnsi="Arial"/>
          <w:b/>
          <w:sz w:val="22"/>
          <w:szCs w:val="22"/>
        </w:rPr>
        <w:t>/</w:t>
      </w:r>
      <w:r w:rsidR="00061562" w:rsidRPr="00EB12B2">
        <w:rPr>
          <w:rFonts w:ascii="Arial" w:hAnsi="Arial"/>
          <w:b/>
          <w:sz w:val="22"/>
          <w:szCs w:val="22"/>
        </w:rPr>
        <w:t>w części</w:t>
      </w:r>
      <w:r w:rsidR="00061562" w:rsidRPr="00EB12B2">
        <w:rPr>
          <w:rFonts w:ascii="Arial" w:hAnsi="Arial"/>
          <w:b/>
          <w:sz w:val="22"/>
          <w:szCs w:val="22"/>
          <w:vertAlign w:val="superscript"/>
        </w:rPr>
        <w:t>(*)</w:t>
      </w:r>
      <w:r w:rsidR="00FA4741" w:rsidRPr="00EB12B2">
        <w:rPr>
          <w:rFonts w:ascii="Arial" w:hAnsi="Arial"/>
          <w:b/>
          <w:sz w:val="22"/>
          <w:szCs w:val="22"/>
        </w:rPr>
        <w:t xml:space="preserve"> i umorzyć postępowanie </w:t>
      </w:r>
      <w:r w:rsidR="00B73AB6" w:rsidRPr="00EB12B2">
        <w:rPr>
          <w:rFonts w:ascii="Arial" w:hAnsi="Arial"/>
          <w:b/>
          <w:sz w:val="22"/>
          <w:szCs w:val="22"/>
        </w:rPr>
        <w:t xml:space="preserve">organu </w:t>
      </w:r>
      <w:r w:rsidR="00741106" w:rsidRPr="00EB12B2">
        <w:rPr>
          <w:rFonts w:ascii="Arial" w:hAnsi="Arial"/>
          <w:b/>
          <w:sz w:val="22"/>
          <w:szCs w:val="22"/>
        </w:rPr>
        <w:t>pierwszej instancji</w:t>
      </w:r>
      <w:r w:rsidR="00061562" w:rsidRPr="00EB12B2">
        <w:rPr>
          <w:rFonts w:ascii="Arial" w:hAnsi="Arial"/>
          <w:b/>
          <w:sz w:val="22"/>
          <w:szCs w:val="22"/>
        </w:rPr>
        <w:t xml:space="preserve"> w całości/w części</w:t>
      </w:r>
      <w:r w:rsidR="00741106" w:rsidRPr="00EB12B2">
        <w:rPr>
          <w:rFonts w:ascii="Arial" w:hAnsi="Arial"/>
          <w:b/>
          <w:sz w:val="22"/>
          <w:szCs w:val="22"/>
          <w:vertAlign w:val="superscript"/>
        </w:rPr>
        <w:t>(*)</w:t>
      </w:r>
      <w:r w:rsidR="00741106" w:rsidRPr="00EB12B2">
        <w:rPr>
          <w:rFonts w:ascii="Arial" w:hAnsi="Arial"/>
          <w:b/>
          <w:sz w:val="22"/>
          <w:szCs w:val="22"/>
        </w:rPr>
        <w:t>.</w:t>
      </w:r>
    </w:p>
    <w:p w14:paraId="73CC01B1" w14:textId="77777777" w:rsidR="00941992" w:rsidRPr="00EB12B2" w:rsidRDefault="00941992" w:rsidP="008B37DE">
      <w:pPr>
        <w:tabs>
          <w:tab w:val="left" w:pos="284"/>
        </w:tabs>
        <w:jc w:val="both"/>
        <w:rPr>
          <w:rFonts w:ascii="Arial" w:hAnsi="Arial"/>
          <w:b/>
          <w:sz w:val="16"/>
          <w:szCs w:val="16"/>
        </w:rPr>
      </w:pPr>
    </w:p>
    <w:p w14:paraId="1C7D14AC" w14:textId="7FAB50B4" w:rsidR="00741106" w:rsidRDefault="00446F33" w:rsidP="00AE7ED7">
      <w:pPr>
        <w:tabs>
          <w:tab w:val="left" w:pos="284"/>
        </w:tabs>
        <w:jc w:val="both"/>
        <w:rPr>
          <w:rFonts w:ascii="Arial" w:hAnsi="Arial"/>
          <w:b/>
          <w:sz w:val="22"/>
          <w:szCs w:val="22"/>
          <w:vertAlign w:val="superscript"/>
        </w:rPr>
      </w:pPr>
      <w:r w:rsidRPr="00EB12B2">
        <w:rPr>
          <w:rFonts w:ascii="Arial" w:hAnsi="Arial"/>
          <w:b/>
          <w:sz w:val="22"/>
          <w:szCs w:val="22"/>
        </w:rPr>
        <w:t xml:space="preserve">- </w:t>
      </w:r>
      <w:r w:rsidR="00B20177" w:rsidRPr="00EB12B2">
        <w:rPr>
          <w:rFonts w:ascii="Arial" w:hAnsi="Arial"/>
          <w:b/>
          <w:sz w:val="22"/>
          <w:szCs w:val="22"/>
        </w:rPr>
        <w:tab/>
      </w:r>
      <w:r w:rsidR="00EC33C8" w:rsidRPr="00EB12B2">
        <w:rPr>
          <w:rFonts w:ascii="Arial" w:hAnsi="Arial"/>
          <w:b/>
          <w:sz w:val="22"/>
          <w:szCs w:val="22"/>
          <w:vertAlign w:val="superscript"/>
        </w:rPr>
        <w:t xml:space="preserve">(*) </w:t>
      </w:r>
      <w:r w:rsidR="00741106" w:rsidRPr="00EB12B2">
        <w:rPr>
          <w:rFonts w:ascii="Arial" w:hAnsi="Arial"/>
          <w:b/>
          <w:sz w:val="22"/>
          <w:szCs w:val="22"/>
        </w:rPr>
        <w:t>umorzyć postępowanie odwoławcze</w:t>
      </w:r>
    </w:p>
    <w:p w14:paraId="4E9884E5" w14:textId="77777777" w:rsidR="00AE7ED7" w:rsidRPr="00AE7ED7" w:rsidRDefault="00AE7ED7" w:rsidP="00AE7ED7">
      <w:pPr>
        <w:tabs>
          <w:tab w:val="left" w:pos="284"/>
        </w:tabs>
        <w:jc w:val="both"/>
        <w:rPr>
          <w:rFonts w:ascii="Arial" w:hAnsi="Arial"/>
          <w:b/>
          <w:sz w:val="22"/>
          <w:szCs w:val="22"/>
          <w:vertAlign w:val="superscript"/>
        </w:rPr>
      </w:pPr>
    </w:p>
    <w:p w14:paraId="15C3C2B6" w14:textId="77777777" w:rsidR="001B73AE" w:rsidRDefault="001B73AE" w:rsidP="00B73AB6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058EC30F" w14:textId="43119D13" w:rsidR="00B73AB6" w:rsidRPr="00EB12B2" w:rsidRDefault="00B73AB6" w:rsidP="00B73AB6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EB12B2">
        <w:rPr>
          <w:rFonts w:ascii="Arial" w:hAnsi="Arial" w:cs="Arial"/>
          <w:kern w:val="22"/>
          <w:sz w:val="22"/>
          <w:szCs w:val="22"/>
        </w:rPr>
        <w:t>Uzasadnienie:</w:t>
      </w:r>
    </w:p>
    <w:p w14:paraId="50DDCF3F" w14:textId="3D7B5065" w:rsidR="00BC6B05" w:rsidRPr="00EB12B2" w:rsidRDefault="00B73AB6" w:rsidP="00553909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EB12B2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666F31" w14:textId="34D84422" w:rsidR="00553909" w:rsidRDefault="001B73AE" w:rsidP="00B73AB6">
      <w:pPr>
        <w:pStyle w:val="Tekstpodstawowy3"/>
        <w:spacing w:line="240" w:lineRule="auto"/>
        <w:rPr>
          <w:b/>
          <w:sz w:val="22"/>
          <w:szCs w:val="22"/>
        </w:rPr>
      </w:pPr>
      <w:r w:rsidRPr="00EB12B2">
        <w:rPr>
          <w:rFonts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33EDC0FE" w14:textId="77777777" w:rsidR="001B73AE" w:rsidRPr="00EB12B2" w:rsidRDefault="001B73AE" w:rsidP="00B73AB6">
      <w:pPr>
        <w:pStyle w:val="Tekstpodstawowy3"/>
        <w:spacing w:line="240" w:lineRule="auto"/>
        <w:rPr>
          <w:b/>
          <w:sz w:val="22"/>
          <w:szCs w:val="22"/>
        </w:rPr>
      </w:pPr>
    </w:p>
    <w:p w14:paraId="24603F76" w14:textId="3C901CBD" w:rsidR="00813589" w:rsidRPr="00EB12B2" w:rsidRDefault="00B73AB6" w:rsidP="00813589">
      <w:pPr>
        <w:pStyle w:val="Tekstpodstawowy3"/>
        <w:spacing w:line="240" w:lineRule="auto"/>
        <w:rPr>
          <w:b/>
          <w:sz w:val="22"/>
          <w:szCs w:val="22"/>
        </w:rPr>
      </w:pPr>
      <w:r w:rsidRPr="00EB12B2">
        <w:rPr>
          <w:b/>
          <w:sz w:val="22"/>
          <w:szCs w:val="22"/>
        </w:rPr>
        <w:t>Pouczenie:</w:t>
      </w:r>
    </w:p>
    <w:p w14:paraId="7CBA8C29" w14:textId="77777777" w:rsidR="001B73AE" w:rsidRDefault="001B73AE" w:rsidP="00B73AB6">
      <w:pPr>
        <w:pStyle w:val="Tekstpodstawowy3"/>
        <w:suppressAutoHyphens/>
        <w:spacing w:line="240" w:lineRule="auto"/>
        <w:rPr>
          <w:sz w:val="22"/>
          <w:szCs w:val="22"/>
        </w:rPr>
      </w:pPr>
    </w:p>
    <w:p w14:paraId="1B6F5FA5" w14:textId="67BA9A33" w:rsidR="00B73AB6" w:rsidRPr="00EB12B2" w:rsidRDefault="00B73AB6" w:rsidP="00B73AB6">
      <w:pPr>
        <w:pStyle w:val="Tekstpodstawowy3"/>
        <w:suppressAutoHyphens/>
        <w:spacing w:line="240" w:lineRule="auto"/>
        <w:rPr>
          <w:sz w:val="22"/>
          <w:szCs w:val="22"/>
        </w:rPr>
      </w:pPr>
      <w:r w:rsidRPr="00EB12B2">
        <w:rPr>
          <w:sz w:val="22"/>
          <w:szCs w:val="22"/>
        </w:rPr>
        <w:t>Decyzja niniejsza jest ostateczna (art.</w:t>
      </w:r>
      <w:r w:rsidR="00EC33C8" w:rsidRPr="00EB12B2">
        <w:rPr>
          <w:sz w:val="22"/>
          <w:szCs w:val="22"/>
        </w:rPr>
        <w:t xml:space="preserve"> </w:t>
      </w:r>
      <w:r w:rsidRPr="00EB12B2">
        <w:rPr>
          <w:sz w:val="22"/>
          <w:szCs w:val="22"/>
        </w:rPr>
        <w:t>16 §</w:t>
      </w:r>
      <w:r w:rsidR="008B37DE" w:rsidRPr="00EB12B2">
        <w:rPr>
          <w:sz w:val="22"/>
          <w:szCs w:val="22"/>
        </w:rPr>
        <w:t xml:space="preserve"> </w:t>
      </w:r>
      <w:r w:rsidRPr="00EB12B2">
        <w:rPr>
          <w:sz w:val="22"/>
          <w:szCs w:val="22"/>
        </w:rPr>
        <w:t>1 Kodeksu postępowania administracyjnego).</w:t>
      </w:r>
    </w:p>
    <w:p w14:paraId="280855A4" w14:textId="38364842" w:rsidR="00AE7ED7" w:rsidRDefault="00B73AB6" w:rsidP="00AE7ED7">
      <w:pPr>
        <w:pStyle w:val="Tekstpodstawowy3"/>
        <w:suppressAutoHyphens/>
        <w:spacing w:line="240" w:lineRule="auto"/>
        <w:rPr>
          <w:sz w:val="22"/>
          <w:szCs w:val="22"/>
        </w:rPr>
      </w:pPr>
      <w:r w:rsidRPr="00EB12B2">
        <w:rPr>
          <w:sz w:val="22"/>
          <w:szCs w:val="22"/>
        </w:rPr>
        <w:t>Na decyzję stronie przysługuje prawo wniesienia skargi do Wojewódzkiego Sądu</w:t>
      </w:r>
      <w:r w:rsidR="00EF55AE" w:rsidRPr="00EB12B2">
        <w:rPr>
          <w:sz w:val="22"/>
          <w:szCs w:val="22"/>
        </w:rPr>
        <w:t xml:space="preserve"> </w:t>
      </w:r>
      <w:r w:rsidRPr="00EB12B2">
        <w:rPr>
          <w:sz w:val="22"/>
          <w:szCs w:val="22"/>
        </w:rPr>
        <w:t>A</w:t>
      </w:r>
      <w:r w:rsidR="00EB40BD" w:rsidRPr="00EB12B2">
        <w:rPr>
          <w:sz w:val="22"/>
          <w:szCs w:val="22"/>
        </w:rPr>
        <w:t>dministracyjnego w ............</w:t>
      </w:r>
      <w:r w:rsidRPr="00EB12B2">
        <w:rPr>
          <w:sz w:val="22"/>
          <w:szCs w:val="22"/>
        </w:rPr>
        <w:t>................................</w:t>
      </w:r>
      <w:r w:rsidR="00EB40BD" w:rsidRPr="00EB12B2">
        <w:rPr>
          <w:sz w:val="22"/>
          <w:szCs w:val="22"/>
        </w:rPr>
        <w:t>,</w:t>
      </w:r>
      <w:r w:rsidRPr="00EB12B2">
        <w:rPr>
          <w:sz w:val="22"/>
          <w:szCs w:val="22"/>
        </w:rPr>
        <w:t xml:space="preserve"> adres</w:t>
      </w:r>
      <w:r w:rsidR="00185144" w:rsidRPr="00EB12B2">
        <w:rPr>
          <w:sz w:val="22"/>
          <w:szCs w:val="22"/>
        </w:rPr>
        <w:t> </w:t>
      </w:r>
      <w:r w:rsidRPr="00EB12B2">
        <w:rPr>
          <w:sz w:val="22"/>
          <w:szCs w:val="22"/>
        </w:rPr>
        <w:t>.....</w:t>
      </w:r>
      <w:r w:rsidR="005E3016" w:rsidRPr="00EB12B2">
        <w:rPr>
          <w:sz w:val="22"/>
          <w:szCs w:val="22"/>
        </w:rPr>
        <w:t>..............</w:t>
      </w:r>
      <w:r w:rsidRPr="00EB12B2">
        <w:rPr>
          <w:sz w:val="22"/>
          <w:szCs w:val="22"/>
        </w:rPr>
        <w:t>....................</w:t>
      </w:r>
      <w:r w:rsidR="005E3016" w:rsidRPr="00EB12B2">
        <w:rPr>
          <w:sz w:val="22"/>
          <w:szCs w:val="22"/>
        </w:rPr>
        <w:t>..........................., za </w:t>
      </w:r>
      <w:r w:rsidRPr="00EB12B2">
        <w:rPr>
          <w:sz w:val="22"/>
          <w:szCs w:val="22"/>
        </w:rPr>
        <w:t>pośrednictwem Okręgowego Inspektora Pracy w ……………</w:t>
      </w:r>
      <w:r w:rsidR="005E3016" w:rsidRPr="00EB12B2">
        <w:rPr>
          <w:sz w:val="22"/>
          <w:szCs w:val="22"/>
        </w:rPr>
        <w:t>…….</w:t>
      </w:r>
      <w:r w:rsidRPr="00EB12B2">
        <w:rPr>
          <w:sz w:val="22"/>
          <w:szCs w:val="22"/>
        </w:rPr>
        <w:t>……….…</w:t>
      </w:r>
      <w:r w:rsidR="00AE7ED7">
        <w:rPr>
          <w:sz w:val="22"/>
          <w:szCs w:val="22"/>
        </w:rPr>
        <w:t xml:space="preserve">adres: </w:t>
      </w:r>
      <w:r w:rsidRPr="00EB12B2">
        <w:rPr>
          <w:sz w:val="22"/>
          <w:szCs w:val="22"/>
        </w:rPr>
        <w:t xml:space="preserve">………., </w:t>
      </w:r>
      <w:r w:rsidR="00AE7ED7">
        <w:rPr>
          <w:sz w:val="22"/>
          <w:szCs w:val="22"/>
        </w:rPr>
        <w:br/>
      </w:r>
      <w:r w:rsidRPr="00EB12B2">
        <w:rPr>
          <w:sz w:val="22"/>
          <w:szCs w:val="22"/>
        </w:rPr>
        <w:t>w terminie</w:t>
      </w:r>
      <w:r w:rsidR="00553909" w:rsidRPr="00EB12B2">
        <w:rPr>
          <w:sz w:val="22"/>
          <w:szCs w:val="22"/>
        </w:rPr>
        <w:t xml:space="preserve"> 30 dni od daty jej doręczenia [</w:t>
      </w:r>
      <w:r w:rsidRPr="00EB12B2">
        <w:rPr>
          <w:sz w:val="22"/>
          <w:szCs w:val="22"/>
        </w:rPr>
        <w:t xml:space="preserve">art. 53 § 1 i art. 54 § 1 ustawy z dnia 30 sierpnia 2002 r. </w:t>
      </w:r>
      <w:r w:rsidR="00AF22EB" w:rsidRPr="00EB12B2">
        <w:rPr>
          <w:sz w:val="22"/>
          <w:szCs w:val="22"/>
        </w:rPr>
        <w:t>–</w:t>
      </w:r>
      <w:r w:rsidR="005E3016" w:rsidRPr="00EB12B2">
        <w:rPr>
          <w:sz w:val="22"/>
          <w:szCs w:val="22"/>
        </w:rPr>
        <w:t xml:space="preserve"> Prawo o </w:t>
      </w:r>
      <w:r w:rsidRPr="00EB12B2">
        <w:rPr>
          <w:sz w:val="22"/>
          <w:szCs w:val="22"/>
        </w:rPr>
        <w:t xml:space="preserve">postępowaniu przed sądami administracyjnymi </w:t>
      </w:r>
      <w:r w:rsidR="00001784" w:rsidRPr="00EB12B2">
        <w:rPr>
          <w:sz w:val="22"/>
          <w:szCs w:val="22"/>
        </w:rPr>
        <w:t>(Dz. U. z 202</w:t>
      </w:r>
      <w:r w:rsidR="001D3765">
        <w:rPr>
          <w:sz w:val="22"/>
          <w:szCs w:val="22"/>
        </w:rPr>
        <w:t>6</w:t>
      </w:r>
      <w:r w:rsidR="00001784" w:rsidRPr="00EB12B2">
        <w:rPr>
          <w:sz w:val="22"/>
          <w:szCs w:val="22"/>
        </w:rPr>
        <w:t xml:space="preserve"> r. poz. </w:t>
      </w:r>
      <w:r w:rsidR="001D3765">
        <w:rPr>
          <w:sz w:val="22"/>
          <w:szCs w:val="22"/>
        </w:rPr>
        <w:t>143</w:t>
      </w:r>
      <w:r w:rsidR="00AE7ED7">
        <w:rPr>
          <w:sz w:val="22"/>
          <w:szCs w:val="22"/>
        </w:rPr>
        <w:t>).</w:t>
      </w:r>
    </w:p>
    <w:p w14:paraId="6F0F0626" w14:textId="77777777" w:rsidR="00AE7ED7" w:rsidRDefault="00AE7ED7" w:rsidP="00AE7ED7">
      <w:pPr>
        <w:pStyle w:val="Tekstpodstawowy3"/>
        <w:suppressAutoHyphens/>
        <w:spacing w:line="240" w:lineRule="auto"/>
        <w:rPr>
          <w:sz w:val="22"/>
          <w:szCs w:val="22"/>
        </w:rPr>
      </w:pPr>
    </w:p>
    <w:p w14:paraId="2D972697" w14:textId="77A77A62" w:rsidR="002A70D6" w:rsidRPr="00EB12B2" w:rsidRDefault="002A70D6" w:rsidP="00AE7ED7">
      <w:pPr>
        <w:pStyle w:val="Tekstpodstawowy3"/>
        <w:suppressAutoHyphens/>
        <w:spacing w:line="240" w:lineRule="auto"/>
        <w:rPr>
          <w:sz w:val="22"/>
          <w:szCs w:val="22"/>
        </w:rPr>
      </w:pPr>
      <w:r w:rsidRPr="00EB12B2">
        <w:rPr>
          <w:rStyle w:val="luchili"/>
          <w:sz w:val="22"/>
          <w:szCs w:val="22"/>
        </w:rPr>
        <w:t>Wpis</w:t>
      </w:r>
      <w:r w:rsidRPr="00EB12B2">
        <w:rPr>
          <w:sz w:val="22"/>
          <w:szCs w:val="22"/>
        </w:rPr>
        <w:t xml:space="preserve"> stały bez względu na przedmiot zaskarżonego aktu lub czynności w sprawach skarg na akty lub czynności z zakresu administracji publicznej dot</w:t>
      </w:r>
      <w:r w:rsidR="00BC6B05" w:rsidRPr="00EB12B2">
        <w:rPr>
          <w:sz w:val="22"/>
          <w:szCs w:val="22"/>
        </w:rPr>
        <w:t xml:space="preserve">yczące uprawnień lub obowiązków </w:t>
      </w:r>
      <w:r w:rsidRPr="00EB12B2">
        <w:rPr>
          <w:sz w:val="22"/>
          <w:szCs w:val="22"/>
        </w:rPr>
        <w:lastRenderedPageBreak/>
        <w:t>wynikają</w:t>
      </w:r>
      <w:r w:rsidR="00AF22EB" w:rsidRPr="00EB12B2">
        <w:rPr>
          <w:sz w:val="22"/>
          <w:szCs w:val="22"/>
        </w:rPr>
        <w:t xml:space="preserve">cych z przepisów prawa </w:t>
      </w:r>
      <w:r w:rsidR="00BC6B05" w:rsidRPr="00EB12B2">
        <w:rPr>
          <w:sz w:val="22"/>
          <w:szCs w:val="22"/>
        </w:rPr>
        <w:t>wynosi</w:t>
      </w:r>
      <w:r w:rsidR="00AF22EB" w:rsidRPr="00EB12B2">
        <w:rPr>
          <w:sz w:val="22"/>
          <w:szCs w:val="22"/>
        </w:rPr>
        <w:t xml:space="preserve"> 200 zł</w:t>
      </w:r>
      <w:r w:rsidR="00CA0D80" w:rsidRPr="00EB12B2">
        <w:t xml:space="preserve">, </w:t>
      </w:r>
      <w:r w:rsidR="00CA0D80" w:rsidRPr="00EB12B2">
        <w:rPr>
          <w:sz w:val="22"/>
          <w:szCs w:val="22"/>
        </w:rPr>
        <w:t>zgodnie z § 2 ust. 1 pkt 2</w:t>
      </w:r>
      <w:r w:rsidR="00FA4741" w:rsidRPr="00EB12B2">
        <w:rPr>
          <w:sz w:val="22"/>
          <w:szCs w:val="22"/>
        </w:rPr>
        <w:t xml:space="preserve"> rozporządzenia </w:t>
      </w:r>
      <w:r w:rsidR="008B37DE" w:rsidRPr="00EB12B2">
        <w:rPr>
          <w:sz w:val="22"/>
          <w:szCs w:val="22"/>
        </w:rPr>
        <w:t xml:space="preserve">Rady Ministrów </w:t>
      </w:r>
      <w:r w:rsidR="00FA4741" w:rsidRPr="00EB12B2">
        <w:rPr>
          <w:sz w:val="22"/>
          <w:szCs w:val="22"/>
        </w:rPr>
        <w:t>z dnia 16 grudnia 2003 r. w sprawie wysokości oraz szczegółowych zasad pobierania wpisu w postępowaniu przed sądami a</w:t>
      </w:r>
      <w:r w:rsidR="00CA0D80" w:rsidRPr="00EB12B2">
        <w:rPr>
          <w:sz w:val="22"/>
          <w:szCs w:val="22"/>
        </w:rPr>
        <w:t xml:space="preserve">dministracyjnymi </w:t>
      </w:r>
      <w:r w:rsidR="000F08D6" w:rsidRPr="00EB12B2">
        <w:rPr>
          <w:sz w:val="22"/>
          <w:szCs w:val="22"/>
        </w:rPr>
        <w:t>(Dz. U. z 2021 r. poz. 535)</w:t>
      </w:r>
      <w:r w:rsidR="00FA4741" w:rsidRPr="00EB12B2">
        <w:rPr>
          <w:sz w:val="22"/>
          <w:szCs w:val="22"/>
        </w:rPr>
        <w:t>.</w:t>
      </w:r>
    </w:p>
    <w:p w14:paraId="1AB04D7E" w14:textId="77777777" w:rsidR="00446DBA" w:rsidRPr="00EB12B2" w:rsidRDefault="00446DBA" w:rsidP="00AC3392">
      <w:pPr>
        <w:pStyle w:val="Tekstpodstawowy3"/>
        <w:keepNext/>
        <w:keepLines/>
        <w:suppressAutoHyphens/>
        <w:spacing w:line="240" w:lineRule="auto"/>
        <w:rPr>
          <w:sz w:val="22"/>
          <w:szCs w:val="22"/>
        </w:rPr>
      </w:pPr>
    </w:p>
    <w:p w14:paraId="78999E0E" w14:textId="77777777" w:rsidR="008B37DE" w:rsidRDefault="008B37DE" w:rsidP="00AC3392">
      <w:pPr>
        <w:keepNext/>
        <w:keepLines/>
        <w:ind w:left="5246" w:firstLine="418"/>
        <w:rPr>
          <w:rFonts w:ascii="Arial" w:hAnsi="Arial"/>
          <w:sz w:val="22"/>
          <w:szCs w:val="22"/>
        </w:rPr>
      </w:pPr>
    </w:p>
    <w:p w14:paraId="3076748D" w14:textId="77777777" w:rsidR="00385AFB" w:rsidRPr="00EB12B2" w:rsidRDefault="00385AFB" w:rsidP="00AC3392">
      <w:pPr>
        <w:keepNext/>
        <w:keepLines/>
        <w:ind w:left="5246" w:firstLine="418"/>
        <w:rPr>
          <w:rFonts w:ascii="Arial" w:hAnsi="Arial"/>
          <w:sz w:val="22"/>
          <w:szCs w:val="22"/>
        </w:rPr>
      </w:pPr>
    </w:p>
    <w:p w14:paraId="0AE3A375" w14:textId="77777777" w:rsidR="00385AFB" w:rsidRPr="00EB12B2" w:rsidRDefault="00385AFB" w:rsidP="00385AFB">
      <w:pPr>
        <w:keepNext/>
        <w:keepLines/>
        <w:ind w:left="5664"/>
        <w:rPr>
          <w:rFonts w:ascii="Arial" w:hAnsi="Arial"/>
          <w:sz w:val="22"/>
          <w:szCs w:val="22"/>
        </w:rPr>
      </w:pPr>
      <w:r w:rsidRPr="00EB12B2">
        <w:rPr>
          <w:rFonts w:ascii="Arial" w:hAnsi="Arial"/>
          <w:sz w:val="22"/>
          <w:szCs w:val="22"/>
        </w:rPr>
        <w:t>…..........................................................</w:t>
      </w:r>
    </w:p>
    <w:p w14:paraId="5A0279A6" w14:textId="7D39E91D" w:rsidR="00385AFB" w:rsidRDefault="00385AFB" w:rsidP="001D3765">
      <w:pPr>
        <w:keepNext/>
        <w:keepLines/>
        <w:ind w:firstLine="5529"/>
        <w:rPr>
          <w:rFonts w:ascii="Arial" w:hAnsi="Arial"/>
          <w:i/>
          <w:sz w:val="16"/>
          <w:szCs w:val="16"/>
        </w:rPr>
      </w:pPr>
      <w:r w:rsidRPr="00EB12B2">
        <w:rPr>
          <w:rFonts w:ascii="Arial" w:hAnsi="Arial"/>
          <w:i/>
          <w:sz w:val="16"/>
          <w:szCs w:val="16"/>
        </w:rPr>
        <w:t>(podpis</w:t>
      </w:r>
      <w:r w:rsidR="001D3765">
        <w:rPr>
          <w:rFonts w:ascii="Arial" w:hAnsi="Arial"/>
          <w:i/>
          <w:sz w:val="16"/>
          <w:szCs w:val="16"/>
        </w:rPr>
        <w:t xml:space="preserve"> własnoręczny</w:t>
      </w:r>
      <w:r w:rsidRPr="00EB12B2">
        <w:rPr>
          <w:rFonts w:ascii="Arial" w:hAnsi="Arial"/>
          <w:i/>
          <w:sz w:val="16"/>
          <w:szCs w:val="16"/>
        </w:rPr>
        <w:t xml:space="preserve"> i pieczęć </w:t>
      </w:r>
      <w:r>
        <w:rPr>
          <w:rFonts w:ascii="Arial" w:hAnsi="Arial"/>
          <w:i/>
          <w:sz w:val="16"/>
          <w:szCs w:val="16"/>
        </w:rPr>
        <w:t xml:space="preserve">albo podpis elektroniczny </w:t>
      </w:r>
    </w:p>
    <w:p w14:paraId="2C01AD59" w14:textId="77777777" w:rsidR="00385AFB" w:rsidRPr="00EB12B2" w:rsidRDefault="00385AFB" w:rsidP="00385AFB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 </w:t>
      </w:r>
      <w:r w:rsidRPr="00EB12B2">
        <w:rPr>
          <w:rFonts w:ascii="Arial" w:hAnsi="Arial"/>
          <w:i/>
          <w:sz w:val="16"/>
          <w:szCs w:val="16"/>
        </w:rPr>
        <w:t>okręgowego inspektora pracy)</w:t>
      </w:r>
    </w:p>
    <w:p w14:paraId="385183A3" w14:textId="77777777" w:rsidR="008B37DE" w:rsidRPr="00EB12B2" w:rsidRDefault="008B37DE" w:rsidP="00AC3392">
      <w:pPr>
        <w:keepNext/>
        <w:keepLines/>
        <w:ind w:left="5246" w:firstLine="418"/>
        <w:rPr>
          <w:rFonts w:ascii="Arial" w:hAnsi="Arial"/>
          <w:sz w:val="22"/>
          <w:szCs w:val="22"/>
        </w:rPr>
      </w:pPr>
    </w:p>
    <w:p w14:paraId="2A33C421" w14:textId="77777777" w:rsidR="008B37DE" w:rsidRPr="00EB12B2" w:rsidRDefault="008B37DE" w:rsidP="00AC3392">
      <w:pPr>
        <w:keepNext/>
        <w:keepLines/>
        <w:ind w:left="5246" w:firstLine="418"/>
        <w:rPr>
          <w:rFonts w:ascii="Arial" w:hAnsi="Arial"/>
          <w:sz w:val="22"/>
          <w:szCs w:val="22"/>
        </w:rPr>
      </w:pPr>
    </w:p>
    <w:p w14:paraId="1EF7FD82" w14:textId="77777777" w:rsidR="00AF22EB" w:rsidRPr="00EB12B2" w:rsidRDefault="00AF22EB" w:rsidP="00AC3392">
      <w:pPr>
        <w:keepNext/>
        <w:keepLines/>
        <w:rPr>
          <w:rFonts w:ascii="Arial" w:hAnsi="Arial"/>
          <w:sz w:val="16"/>
          <w:szCs w:val="16"/>
        </w:rPr>
      </w:pPr>
      <w:r w:rsidRPr="00EB12B2">
        <w:rPr>
          <w:rFonts w:ascii="Arial" w:hAnsi="Arial"/>
          <w:sz w:val="16"/>
          <w:szCs w:val="16"/>
          <w:vertAlign w:val="superscript"/>
        </w:rPr>
        <w:t xml:space="preserve"> </w:t>
      </w:r>
      <w:r w:rsidR="00B73AB6" w:rsidRPr="00EB12B2">
        <w:rPr>
          <w:rFonts w:ascii="Arial" w:hAnsi="Arial"/>
          <w:sz w:val="16"/>
          <w:szCs w:val="16"/>
          <w:vertAlign w:val="superscript"/>
        </w:rPr>
        <w:t>(*)</w:t>
      </w:r>
      <w:r w:rsidRPr="00EB12B2">
        <w:rPr>
          <w:rFonts w:ascii="Arial" w:hAnsi="Arial"/>
          <w:sz w:val="16"/>
          <w:szCs w:val="16"/>
        </w:rPr>
        <w:t xml:space="preserve"> – </w:t>
      </w:r>
      <w:r w:rsidR="00B73AB6" w:rsidRPr="00EB12B2">
        <w:rPr>
          <w:rFonts w:ascii="Arial" w:hAnsi="Arial"/>
          <w:sz w:val="16"/>
          <w:szCs w:val="16"/>
        </w:rPr>
        <w:t>niepotrzebne skreślić</w:t>
      </w:r>
    </w:p>
    <w:p w14:paraId="352642CE" w14:textId="77777777" w:rsidR="00385AFB" w:rsidRPr="00EB12B2" w:rsidRDefault="00385AFB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</w:p>
    <w:sectPr w:rsidR="00385AFB" w:rsidRPr="00EB12B2" w:rsidSect="00AE7E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71650" w14:textId="77777777" w:rsidR="00A35F0F" w:rsidRDefault="00A35F0F">
      <w:r>
        <w:separator/>
      </w:r>
    </w:p>
  </w:endnote>
  <w:endnote w:type="continuationSeparator" w:id="0">
    <w:p w14:paraId="7FD8F947" w14:textId="77777777" w:rsidR="00A35F0F" w:rsidRDefault="00A3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C23E5" w14:textId="77777777" w:rsidR="00741106" w:rsidRDefault="007411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99D00C" w14:textId="77777777" w:rsidR="00741106" w:rsidRDefault="0074110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FA74" w14:textId="66715478" w:rsidR="00741106" w:rsidRPr="00B73AB6" w:rsidRDefault="00741106" w:rsidP="00452C4C">
    <w:pPr>
      <w:pStyle w:val="Stopka"/>
      <w:ind w:right="-1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02D2F" w14:textId="77777777" w:rsidR="00D0747D" w:rsidRDefault="00D0747D" w:rsidP="00D0747D">
    <w:pPr>
      <w:pStyle w:val="Stopka"/>
    </w:pPr>
  </w:p>
  <w:p w14:paraId="58D21F0B" w14:textId="77777777" w:rsidR="00D0747D" w:rsidRDefault="00A35F0F" w:rsidP="00D0747D">
    <w:pPr>
      <w:pStyle w:val="Stopka"/>
      <w:jc w:val="center"/>
      <w:rPr>
        <w:rFonts w:ascii="Humnst777 TL" w:hAnsi="Humnst777 TL"/>
        <w:sz w:val="16"/>
        <w:szCs w:val="16"/>
      </w:rPr>
    </w:pPr>
    <w:r>
      <w:pict w14:anchorId="5485905D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6" type="#_x0000_t32" style="position:absolute;left:0;text-align:left;margin-left:-.05pt;margin-top:-2.75pt;width:460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" strokecolor="windowText" strokeweight="1pt"/>
      </w:pict>
    </w:r>
    <w:r w:rsidR="00D0747D">
      <w:rPr>
        <w:rFonts w:ascii="Humnst777 TL" w:hAnsi="Humnst777 TL"/>
        <w:sz w:val="16"/>
        <w:szCs w:val="16"/>
      </w:rPr>
      <w:t xml:space="preserve">Okręgowy Inspektorat Pracy w Mieście, </w:t>
    </w:r>
  </w:p>
  <w:p w14:paraId="247CBB23" w14:textId="513CDF7C" w:rsidR="00D0747D" w:rsidRPr="00D0747D" w:rsidRDefault="00D0747D" w:rsidP="00D0747D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E4898" w14:textId="77777777" w:rsidR="00A35F0F" w:rsidRDefault="00A35F0F">
      <w:r>
        <w:separator/>
      </w:r>
    </w:p>
  </w:footnote>
  <w:footnote w:type="continuationSeparator" w:id="0">
    <w:p w14:paraId="2DE97148" w14:textId="77777777" w:rsidR="00A35F0F" w:rsidRDefault="00A3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285D0" w14:textId="77777777" w:rsidR="00D0747D" w:rsidRDefault="00D074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0F017" w14:textId="77777777" w:rsidR="00D0747D" w:rsidRDefault="00D074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18364" w14:textId="1D301C3A" w:rsidR="00AE7ED7" w:rsidRPr="00AE7ED7" w:rsidRDefault="00AE7ED7" w:rsidP="00AE7ED7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kern w:val="22"/>
        <w:sz w:val="22"/>
        <w:szCs w:val="22"/>
      </w:rPr>
    </w:pPr>
    <w:r w:rsidRPr="00AE7ED7">
      <w:rPr>
        <w:rFonts w:ascii="Arial" w:hAnsi="Arial" w:cs="Arial"/>
        <w:kern w:val="22"/>
        <w:sz w:val="22"/>
        <w:szCs w:val="22"/>
      </w:rPr>
      <w:t>Załącznik nr 03.0</w:t>
    </w:r>
    <w:r>
      <w:rPr>
        <w:rFonts w:ascii="Arial" w:hAnsi="Arial" w:cs="Arial"/>
        <w:kern w:val="22"/>
        <w:sz w:val="22"/>
        <w:szCs w:val="22"/>
      </w:rPr>
      <w:t>3</w:t>
    </w:r>
  </w:p>
  <w:p w14:paraId="5C3A8BBD" w14:textId="77777777" w:rsidR="00AE7ED7" w:rsidRPr="00AE7ED7" w:rsidRDefault="00AE7ED7" w:rsidP="00AE7ED7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AE7ED7">
      <w:rPr>
        <w:rFonts w:ascii="Arial" w:hAnsi="Arial" w:cs="Arial"/>
        <w:b/>
        <w:spacing w:val="100"/>
        <w:sz w:val="22"/>
        <w:szCs w:val="22"/>
      </w:rPr>
      <w:t>WZÓR</w:t>
    </w:r>
  </w:p>
  <w:p w14:paraId="643D3F56" w14:textId="0701017F" w:rsidR="00AE7ED7" w:rsidRPr="00AE7ED7" w:rsidRDefault="00A35F0F" w:rsidP="00AE7ED7">
    <w:pPr>
      <w:pStyle w:val="Nagwek"/>
      <w:tabs>
        <w:tab w:val="center" w:pos="1701"/>
      </w:tabs>
      <w:rPr>
        <w:rFonts w:ascii="Arial" w:hAnsi="Arial" w:cs="Arial"/>
        <w:color w:val="2E74B5"/>
        <w:sz w:val="22"/>
        <w:szCs w:val="22"/>
      </w:rPr>
    </w:pPr>
    <w:r>
      <w:rPr>
        <w:rFonts w:ascii="Arial" w:hAnsi="Arial" w:cs="Arial"/>
        <w:sz w:val="22"/>
        <w:szCs w:val="22"/>
      </w:rPr>
      <w:pict w14:anchorId="4DCE86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4pt;height:92.4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53D4D"/>
    <w:multiLevelType w:val="singleLevel"/>
    <w:tmpl w:val="75CEE6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2340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019"/>
    <w:rsid w:val="00001487"/>
    <w:rsid w:val="00001784"/>
    <w:rsid w:val="000244E1"/>
    <w:rsid w:val="000248D2"/>
    <w:rsid w:val="00036AF0"/>
    <w:rsid w:val="000409B6"/>
    <w:rsid w:val="00053E5E"/>
    <w:rsid w:val="00056A80"/>
    <w:rsid w:val="00061562"/>
    <w:rsid w:val="000D70F7"/>
    <w:rsid w:val="000F08D6"/>
    <w:rsid w:val="00114088"/>
    <w:rsid w:val="00116951"/>
    <w:rsid w:val="00154ABA"/>
    <w:rsid w:val="00167C65"/>
    <w:rsid w:val="00185144"/>
    <w:rsid w:val="001B73AE"/>
    <w:rsid w:val="001B747A"/>
    <w:rsid w:val="001D3765"/>
    <w:rsid w:val="001E6930"/>
    <w:rsid w:val="002234E1"/>
    <w:rsid w:val="00250E33"/>
    <w:rsid w:val="00253049"/>
    <w:rsid w:val="002A2458"/>
    <w:rsid w:val="002A70D6"/>
    <w:rsid w:val="00302482"/>
    <w:rsid w:val="00374782"/>
    <w:rsid w:val="00385AFB"/>
    <w:rsid w:val="003F2A34"/>
    <w:rsid w:val="004135C4"/>
    <w:rsid w:val="0042328C"/>
    <w:rsid w:val="004279F9"/>
    <w:rsid w:val="00444E34"/>
    <w:rsid w:val="00446DBA"/>
    <w:rsid w:val="00446F33"/>
    <w:rsid w:val="00452C4C"/>
    <w:rsid w:val="0047292B"/>
    <w:rsid w:val="00475FBF"/>
    <w:rsid w:val="00497019"/>
    <w:rsid w:val="004C6D38"/>
    <w:rsid w:val="00506CB1"/>
    <w:rsid w:val="00511EA7"/>
    <w:rsid w:val="00522D13"/>
    <w:rsid w:val="005458C8"/>
    <w:rsid w:val="00553909"/>
    <w:rsid w:val="005A3B27"/>
    <w:rsid w:val="005E20D1"/>
    <w:rsid w:val="005E3016"/>
    <w:rsid w:val="006567A5"/>
    <w:rsid w:val="00687541"/>
    <w:rsid w:val="006A5906"/>
    <w:rsid w:val="006B14FC"/>
    <w:rsid w:val="006D578F"/>
    <w:rsid w:val="00710BB0"/>
    <w:rsid w:val="00741106"/>
    <w:rsid w:val="007601DF"/>
    <w:rsid w:val="007D1A7A"/>
    <w:rsid w:val="007D4F61"/>
    <w:rsid w:val="007F136D"/>
    <w:rsid w:val="007F2498"/>
    <w:rsid w:val="00804885"/>
    <w:rsid w:val="00813318"/>
    <w:rsid w:val="00813589"/>
    <w:rsid w:val="00823AEC"/>
    <w:rsid w:val="008672CA"/>
    <w:rsid w:val="00874F6B"/>
    <w:rsid w:val="008B05F3"/>
    <w:rsid w:val="008B37DE"/>
    <w:rsid w:val="008C6F9E"/>
    <w:rsid w:val="009105E0"/>
    <w:rsid w:val="00915C9C"/>
    <w:rsid w:val="00941992"/>
    <w:rsid w:val="009744E5"/>
    <w:rsid w:val="00994261"/>
    <w:rsid w:val="00994549"/>
    <w:rsid w:val="00996954"/>
    <w:rsid w:val="009D355C"/>
    <w:rsid w:val="00A16CAB"/>
    <w:rsid w:val="00A22AFC"/>
    <w:rsid w:val="00A35F0F"/>
    <w:rsid w:val="00A563B3"/>
    <w:rsid w:val="00A77F61"/>
    <w:rsid w:val="00AA3506"/>
    <w:rsid w:val="00AC3392"/>
    <w:rsid w:val="00AD2F39"/>
    <w:rsid w:val="00AE7ED7"/>
    <w:rsid w:val="00AF22EB"/>
    <w:rsid w:val="00AF7352"/>
    <w:rsid w:val="00B01A79"/>
    <w:rsid w:val="00B20177"/>
    <w:rsid w:val="00B2773A"/>
    <w:rsid w:val="00B73AB6"/>
    <w:rsid w:val="00B85C89"/>
    <w:rsid w:val="00B86D04"/>
    <w:rsid w:val="00BC04C6"/>
    <w:rsid w:val="00BC6B05"/>
    <w:rsid w:val="00BC6C78"/>
    <w:rsid w:val="00C51552"/>
    <w:rsid w:val="00C521AB"/>
    <w:rsid w:val="00C704AC"/>
    <w:rsid w:val="00C765DB"/>
    <w:rsid w:val="00C91562"/>
    <w:rsid w:val="00CA0D80"/>
    <w:rsid w:val="00CB2C29"/>
    <w:rsid w:val="00CD5B97"/>
    <w:rsid w:val="00D0747D"/>
    <w:rsid w:val="00D10AC1"/>
    <w:rsid w:val="00D5279E"/>
    <w:rsid w:val="00D61E53"/>
    <w:rsid w:val="00D72928"/>
    <w:rsid w:val="00DB2959"/>
    <w:rsid w:val="00DB6830"/>
    <w:rsid w:val="00DD4EF4"/>
    <w:rsid w:val="00E10283"/>
    <w:rsid w:val="00E525A2"/>
    <w:rsid w:val="00E53E52"/>
    <w:rsid w:val="00E571D4"/>
    <w:rsid w:val="00EB12B2"/>
    <w:rsid w:val="00EB40BD"/>
    <w:rsid w:val="00EB4EC1"/>
    <w:rsid w:val="00EB6B66"/>
    <w:rsid w:val="00EC33C8"/>
    <w:rsid w:val="00EF55AE"/>
    <w:rsid w:val="00F02062"/>
    <w:rsid w:val="00F04A07"/>
    <w:rsid w:val="00F41E40"/>
    <w:rsid w:val="00F5779B"/>
    <w:rsid w:val="00F67178"/>
    <w:rsid w:val="00FA4741"/>
    <w:rsid w:val="00FB1F42"/>
    <w:rsid w:val="00FD0633"/>
    <w:rsid w:val="00FD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450BC0"/>
  <w15:chartTrackingRefBased/>
  <w15:docId w15:val="{58A898A7-EEEF-4789-957E-F00DBC8D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customStyle="1" w:styleId="luchili">
    <w:name w:val="luc_hili"/>
    <w:basedOn w:val="Domylnaczcionkaakapitu"/>
    <w:rsid w:val="002A70D6"/>
  </w:style>
  <w:style w:type="paragraph" w:styleId="Tekstdymka">
    <w:name w:val="Balloon Text"/>
    <w:basedOn w:val="Normalny"/>
    <w:link w:val="TekstdymkaZnak"/>
    <w:uiPriority w:val="99"/>
    <w:semiHidden/>
    <w:unhideWhenUsed/>
    <w:rsid w:val="00B201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2017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A77F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7F6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7F6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7F6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77F61"/>
    <w:rPr>
      <w:b/>
      <w:bCs/>
    </w:rPr>
  </w:style>
  <w:style w:type="character" w:customStyle="1" w:styleId="NagwekZnak">
    <w:name w:val="Nagłówek Znak"/>
    <w:basedOn w:val="Domylnaczcionkaakapitu"/>
    <w:link w:val="Nagwek"/>
    <w:rsid w:val="00AE7ED7"/>
  </w:style>
  <w:style w:type="character" w:customStyle="1" w:styleId="StopkaZnak">
    <w:name w:val="Stopka Znak"/>
    <w:link w:val="Stopka"/>
    <w:semiHidden/>
    <w:rsid w:val="00D07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8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36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OIP 138</vt:lpstr>
    </vt:vector>
  </TitlesOfParts>
  <Company>PIP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OIP 138</dc:title>
  <dc:subject/>
  <dc:creator>Sobiesław Jaroszek</dc:creator>
  <cp:keywords/>
  <cp:lastModifiedBy>Tomasz Pawłowski</cp:lastModifiedBy>
  <cp:revision>24</cp:revision>
  <cp:lastPrinted>2017-07-07T07:27:00Z</cp:lastPrinted>
  <dcterms:created xsi:type="dcterms:W3CDTF">2023-01-31T08:29:00Z</dcterms:created>
  <dcterms:modified xsi:type="dcterms:W3CDTF">2026-06-16T11:08:00Z</dcterms:modified>
</cp:coreProperties>
</file>